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26_074_101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6: Pumpen und Aggregate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